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163F" w14:textId="77777777" w:rsidR="00F77B93" w:rsidRDefault="00F77B93" w:rsidP="00F77B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KYNGESTON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1D1B6A39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3FC6BF95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46B09DC8" w14:textId="77777777" w:rsidR="00F77B93" w:rsidRDefault="00F77B93" w:rsidP="00F77B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Thomas </w:t>
      </w:r>
      <w:proofErr w:type="spellStart"/>
      <w:r>
        <w:rPr>
          <w:rFonts w:cs="Times New Roman"/>
          <w:szCs w:val="24"/>
        </w:rPr>
        <w:t>Kyngeston</w:t>
      </w:r>
      <w:proofErr w:type="spellEnd"/>
      <w:r>
        <w:rPr>
          <w:rFonts w:cs="Times New Roman"/>
          <w:szCs w:val="24"/>
        </w:rPr>
        <w:t>.</w:t>
      </w:r>
    </w:p>
    <w:p w14:paraId="00A1D5A8" w14:textId="77777777" w:rsidR="00F77B93" w:rsidRDefault="00F77B93" w:rsidP="00F77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5B8E32E5" w14:textId="77777777" w:rsidR="00F77B93" w:rsidRDefault="00F77B93" w:rsidP="00F77B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p.59)</w:t>
      </w:r>
    </w:p>
    <w:p w14:paraId="7943631D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293E58BB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57DEC7E3" w14:textId="77777777" w:rsidR="00F77B93" w:rsidRDefault="00F77B93" w:rsidP="00F77B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Jan.</w:t>
      </w:r>
      <w:r>
        <w:rPr>
          <w:rFonts w:cs="Times New Roman"/>
          <w:szCs w:val="24"/>
        </w:rPr>
        <w:tab/>
        <w:t>1469</w:t>
      </w:r>
      <w:r>
        <w:rPr>
          <w:rFonts w:cs="Times New Roman"/>
          <w:szCs w:val="24"/>
        </w:rPr>
        <w:tab/>
        <w:t>He was granted a general pardon.  (ibid.)</w:t>
      </w:r>
    </w:p>
    <w:p w14:paraId="18A73405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61837483" w14:textId="77777777" w:rsidR="00F77B93" w:rsidRDefault="00F77B93" w:rsidP="00F77B93">
      <w:pPr>
        <w:pStyle w:val="NoSpacing"/>
        <w:rPr>
          <w:rFonts w:cs="Times New Roman"/>
          <w:szCs w:val="24"/>
        </w:rPr>
      </w:pPr>
    </w:p>
    <w:p w14:paraId="0B19B77C" w14:textId="77777777" w:rsidR="00F77B93" w:rsidRDefault="00F77B93" w:rsidP="00F77B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September 2022</w:t>
      </w:r>
    </w:p>
    <w:p w14:paraId="713782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9C0B" w14:textId="77777777" w:rsidR="00F77B93" w:rsidRDefault="00F77B93" w:rsidP="009139A6">
      <w:r>
        <w:separator/>
      </w:r>
    </w:p>
  </w:endnote>
  <w:endnote w:type="continuationSeparator" w:id="0">
    <w:p w14:paraId="7446984F" w14:textId="77777777" w:rsidR="00F77B93" w:rsidRDefault="00F77B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76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A4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F9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9E1C" w14:textId="77777777" w:rsidR="00F77B93" w:rsidRDefault="00F77B93" w:rsidP="009139A6">
      <w:r>
        <w:separator/>
      </w:r>
    </w:p>
  </w:footnote>
  <w:footnote w:type="continuationSeparator" w:id="0">
    <w:p w14:paraId="204D178F" w14:textId="77777777" w:rsidR="00F77B93" w:rsidRDefault="00F77B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CB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347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80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8FBB5"/>
  <w15:chartTrackingRefBased/>
  <w15:docId w15:val="{D955760F-7874-4EF2-B8B7-B5358267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B93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2023-01-15T20:28:00Z</dcterms:created>
  <dcterms:modified xsi:type="dcterms:W3CDTF">2023-01-15T20:28:00Z</dcterms:modified>
</cp:coreProperties>
</file>